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F9951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20018E" w14:paraId="4A880855" w14:textId="77777777" w:rsidTr="0037508D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E198779" w14:textId="77777777" w:rsidR="007870E2" w:rsidRPr="0020018E" w:rsidRDefault="007870E2" w:rsidP="003F363A">
            <w:pPr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機</w:t>
            </w:r>
            <w:r w:rsidRPr="0020018E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 </w:t>
            </w: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關</w:t>
            </w:r>
            <w:r w:rsidRPr="0020018E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 </w:t>
            </w: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別</w:t>
            </w:r>
          </w:p>
          <w:p w14:paraId="346F1F00" w14:textId="77777777" w:rsidR="007870E2" w:rsidRPr="0020018E" w:rsidRDefault="007870E2" w:rsidP="003F363A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用  途</w:t>
            </w:r>
            <w:r w:rsidRPr="0020018E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 </w:t>
            </w: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D513DC1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高雄市議會</w:t>
            </w:r>
          </w:p>
          <w:p w14:paraId="26050829" w14:textId="0AF8FEBD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82CC05A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2A16D979" w14:textId="00BAC539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A9410EE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49A1C2DC" w14:textId="07DBE95C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民政局主管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774839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5DBD4BD6" w14:textId="3D5A3385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財政局主管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F5A6854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42132962" w14:textId="231A9F35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01D5CD2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742769DE" w14:textId="5A614192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經濟發展局主管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AC5F651" w14:textId="77777777" w:rsidR="00B42950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27155E9D" w14:textId="617EDBDF" w:rsidR="007870E2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工務局主管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0BC1ABF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79DB7556" w14:textId="77876860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社會局主管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558D749" w14:textId="77777777" w:rsidR="00B42950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73316F4E" w14:textId="6B5ACC34" w:rsidR="007870E2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警察局主管</w:t>
            </w:r>
          </w:p>
        </w:tc>
      </w:tr>
      <w:tr w:rsidR="007870E2" w:rsidRPr="0020018E" w14:paraId="2DB9A1C2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5FB48E9A" w14:textId="77777777" w:rsidR="007870E2" w:rsidRPr="0020018E" w:rsidRDefault="007870E2" w:rsidP="003F363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b/>
                <w:noProof/>
                <w:kern w:val="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CF8F1A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749,403,785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B1942A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6,858,853,765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8DE02F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1,443,013,311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DE2525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3,705,631,748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43CD83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57,891,617,546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3008F6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863,680,310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D48E32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7,580,513,211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C600348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19,737,520,450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6AC94F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11,337,004,275</w:t>
            </w:r>
          </w:p>
        </w:tc>
      </w:tr>
      <w:tr w:rsidR="007870E2" w:rsidRPr="0020018E" w14:paraId="0C8B0ED1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57F62F2" w14:textId="77777777" w:rsidR="007870E2" w:rsidRPr="0020018E" w:rsidRDefault="007870E2" w:rsidP="003F363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b/>
                <w:noProof/>
                <w:kern w:val="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03C517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722,815,609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ACE1C5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5,896,295,509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5DF0F3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1,279,396,168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F15E77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3,695,983,420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C1D0F2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55,243,516,812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79CC52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722,267,894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A06205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1,829,401,765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DD39CC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19,651,527,827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FF3B19" w14:textId="77777777" w:rsidR="007870E2" w:rsidRPr="005A331C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11,111,520,957</w:t>
            </w:r>
          </w:p>
        </w:tc>
      </w:tr>
      <w:tr w:rsidR="00836B61" w:rsidRPr="0020018E" w14:paraId="5577B5CD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DC42E82" w14:textId="0279B75C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3"/>
              </w:rPr>
              <w:t>人事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390F1C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556,171,055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0595DC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2,548,966,645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532051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919,892,359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0BA5F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741,983,760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EA7C60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41,390,551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B2369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203,099,682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9E4C573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865,570,367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77A605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817,383,067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28CE1B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10,348,513,095</w:t>
            </w:r>
          </w:p>
        </w:tc>
      </w:tr>
      <w:tr w:rsidR="00836B61" w:rsidRPr="0020018E" w14:paraId="7EAB7F27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6C866B10" w14:textId="127C0683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2"/>
              </w:rPr>
              <w:t>業務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C62CBC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164,434,554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AF2619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2,010,151,393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558C62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290,040,500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F77CD1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262,128,885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7C4961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30,730,284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17ADA2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193,147,589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6CFDCF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954,141,033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51E5DB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715,738,668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9EC05E8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630,250,602</w:t>
            </w:r>
          </w:p>
        </w:tc>
      </w:tr>
      <w:tr w:rsidR="00836B61" w:rsidRPr="0020018E" w14:paraId="728544BF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1439EE43" w14:textId="3B128B03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5A331C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501"/>
              </w:rPr>
              <w:t>獎補助</w:t>
            </w:r>
            <w:r w:rsidRPr="005A331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50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7633D2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2,210,000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AEAA9A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1,337,177,471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D388F8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69,463,309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3A86AE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65,227,980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4DB35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55,171,395,977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E56991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326,020,623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0FC786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9,690,365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E665697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18,118,406,092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14C2E2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132,757,260</w:t>
            </w:r>
          </w:p>
        </w:tc>
      </w:tr>
      <w:tr w:rsidR="00836B61" w:rsidRPr="0020018E" w14:paraId="3C260002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7DAB3BE9" w14:textId="516BBE24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7"/>
              </w:rPr>
              <w:t>債務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264278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D0D3EE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5F1F3C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3E2F77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2,626,642,795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AFCD02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858AB5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B19B0C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95D38F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E1D14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836B61" w:rsidRPr="0020018E" w14:paraId="2E95EEE7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18DB328F" w14:textId="77777777" w:rsidR="00836B61" w:rsidRPr="0020018E" w:rsidRDefault="00836B61" w:rsidP="00836B61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b/>
                <w:noProof/>
                <w:kern w:val="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2F45A8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26,588,176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90103B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962,558,256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CB64E0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163,617,143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EE9BD1D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9,648,328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08F647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2,648,100,734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DCB545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141,412,416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22E9BC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5,751,111,446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6DD10E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85,992,623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F9AE06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225,483,318</w:t>
            </w:r>
          </w:p>
        </w:tc>
      </w:tr>
      <w:tr w:rsidR="00836B61" w:rsidRPr="0020018E" w14:paraId="144A83F0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8FADBC6" w14:textId="0484D627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6"/>
              </w:rPr>
              <w:t>人事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CE1C2F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1C2E70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2E3FBA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4F8F86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41D010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D7BB1E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326EC6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D08BF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95EA4D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836B61" w:rsidRPr="0020018E" w14:paraId="529C0353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09B43A40" w14:textId="77183868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5"/>
              </w:rPr>
              <w:t>業務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2B553B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71AA2D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9A4FD9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F606F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75B7A7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1342A2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DF006D6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430C3F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3991D3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836B61" w:rsidRPr="0020018E" w14:paraId="71B49A21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6385F6C" w14:textId="7738EE5B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5A331C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7244"/>
              </w:rPr>
              <w:t>設備及投</w:t>
            </w:r>
            <w:r w:rsidRPr="005A331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4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B17BA9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26,588,176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E202E5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828,526,127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395F8D1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153,201,352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77136F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9,648,328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317B4B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3,924,748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53AA5C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89,885,826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BB7B84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4,277,400,263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7E469A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66,581,963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675F02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224,832,428</w:t>
            </w:r>
          </w:p>
        </w:tc>
      </w:tr>
      <w:tr w:rsidR="00836B61" w:rsidRPr="0020018E" w14:paraId="7F1B18F2" w14:textId="77777777" w:rsidTr="0037508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3889CBFD" w14:textId="5E1D0D92" w:rsidR="00836B61" w:rsidRPr="0020018E" w:rsidRDefault="00836B61" w:rsidP="00836B6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5A331C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243"/>
              </w:rPr>
              <w:t>獎補助</w:t>
            </w:r>
            <w:r w:rsidRPr="005A331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63873F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4849AA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134,032,129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3EC710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10,415,791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679585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DFC797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2,644,175,986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F8AF25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51,526,590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763D643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1,473,711,183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1FAE8A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19,410,660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77DB0B" w14:textId="77777777" w:rsidR="00836B61" w:rsidRPr="005A331C" w:rsidRDefault="00836B61" w:rsidP="00836B61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5A331C">
              <w:rPr>
                <w:rFonts w:ascii="新細明體" w:hAnsi="新細明體"/>
                <w:noProof/>
                <w:w w:val="100"/>
                <w:kern w:val="0"/>
                <w:sz w:val="20"/>
              </w:rPr>
              <w:t>650,890</w:t>
            </w:r>
          </w:p>
        </w:tc>
      </w:tr>
    </w:tbl>
    <w:p w14:paraId="3BE09870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37508D" w14:paraId="66CB8024" w14:textId="77777777" w:rsidTr="00056B3B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244D61B" w14:textId="77777777" w:rsidR="007870E2" w:rsidRPr="0037508D" w:rsidRDefault="007870E2" w:rsidP="003F363A">
            <w:pPr>
              <w:jc w:val="right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機</w:t>
            </w:r>
            <w:r w:rsidRPr="0037508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關</w:t>
            </w:r>
            <w:r w:rsidRPr="0037508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  <w:p w14:paraId="15D6A659" w14:textId="77777777" w:rsidR="007870E2" w:rsidRPr="0037508D" w:rsidRDefault="007870E2" w:rsidP="003F363A">
            <w:pPr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用  途</w:t>
            </w:r>
            <w:r w:rsidRPr="0037508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94B9108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6B86452" w14:textId="52BB5F80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DD49F06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AED7C46" w14:textId="6307D072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EBDD58D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13C56525" w14:textId="20E57B74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080E38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16C5FC82" w14:textId="73B655D7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新聞局主管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01E66F5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474C651" w14:textId="11165097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5CF8ECA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EE8E904" w14:textId="49607E06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勞工局主管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89FDD02" w14:textId="77777777" w:rsidR="00EB3168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8402541" w14:textId="56A5905B" w:rsidR="007870E2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捷運工程局主管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04F29F4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FE2108C" w14:textId="17EE696D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71000CE" w14:textId="77777777" w:rsidR="00EB3168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0EA18DD9" w14:textId="680947AF" w:rsidR="007870E2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文化局主管</w:t>
            </w:r>
          </w:p>
        </w:tc>
      </w:tr>
      <w:tr w:rsidR="007870E2" w:rsidRPr="0037508D" w14:paraId="431A98F2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27FFDBC4" w14:textId="77777777" w:rsidR="007870E2" w:rsidRPr="0037508D" w:rsidRDefault="007870E2" w:rsidP="00F97163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9EBD4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7,844,919,401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DCF324A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5,586,369,182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C92C4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1,220,382,318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B39EB2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215,937,154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DBC76B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2,316,681,170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7E028D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879,800,427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34C6C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5,620,150,562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BA9BEE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3,030,403,050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FCD8EC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2,382,454,805</w:t>
            </w:r>
          </w:p>
        </w:tc>
      </w:tr>
      <w:tr w:rsidR="007870E2" w:rsidRPr="0037508D" w14:paraId="43DA9F92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6E6A5321" w14:textId="77777777" w:rsidR="007870E2" w:rsidRPr="0037508D" w:rsidRDefault="007870E2" w:rsidP="00F97163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04035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7,763,837,315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4FFE45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4,908,651,846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E69925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1,120,158,362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8DFE1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214,562,631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589743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1,964,817,038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AFAAF2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869,347,001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3DFC4C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507,443,182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04EF82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2,587,963,209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6550D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1,781,960,924</w:t>
            </w:r>
          </w:p>
        </w:tc>
      </w:tr>
      <w:tr w:rsidR="007870E2" w:rsidRPr="0037508D" w14:paraId="33D8F449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3528739D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3"/>
              </w:rPr>
              <w:t>人事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E8242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1,121,458,612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BED483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3,417,202,691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EB8D3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945,165,432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9558D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104,306,029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7DEC2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236,344,917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D84E0F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318,824,028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37656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152,619,532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39CC9F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2,348,689,661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6BF66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203,214,566</w:t>
            </w:r>
          </w:p>
        </w:tc>
      </w:tr>
      <w:tr w:rsidR="007870E2" w:rsidRPr="0037508D" w14:paraId="3965542F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25205BB4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2"/>
              </w:rPr>
              <w:t>業務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6AD14B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581,228,813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EC2055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1,239,429,913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A140E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121,686,579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43F0EE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110,184,602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7E9CA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264,578,995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4B688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387,322,575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F540E2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10,047,246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C6F48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225,402,688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9FE01C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418,176,613</w:t>
            </w:r>
          </w:p>
        </w:tc>
      </w:tr>
      <w:tr w:rsidR="007870E2" w:rsidRPr="0037508D" w14:paraId="4FAF88B0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7F5B69E2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B24CC0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501"/>
              </w:rPr>
              <w:t>獎補助</w:t>
            </w:r>
            <w:r w:rsidRPr="00B24CC0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50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FA08FF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6,061,149,890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380F4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252,019,242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AE0AC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14,004,000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DF554C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72,000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D80D8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1,463,893,126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8B50AE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163,200,398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FA2E0E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344,776,404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99DE05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13,870,860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E74E32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1,160,569,745</w:t>
            </w:r>
          </w:p>
        </w:tc>
      </w:tr>
      <w:tr w:rsidR="007870E2" w:rsidRPr="0037508D" w14:paraId="64B5A657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1C1BAE71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7"/>
              </w:rPr>
              <w:t>債務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CFFEB1B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EB64A5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80CEE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39,302,351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58E6043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0FDD3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5A5FF3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3BB27A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3AA43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BAF78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7870E2" w:rsidRPr="0037508D" w14:paraId="59236515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27BB4454" w14:textId="77777777" w:rsidR="007870E2" w:rsidRPr="0037508D" w:rsidRDefault="007870E2" w:rsidP="00F97163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39137F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81,082,086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ADC5D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677,717,336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8B35ED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100,223,956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A08BC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1,374,523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1E4FF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351,864,132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EEA373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10,453,426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F016232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5,112,707,380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20F5D3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442,439,841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837B7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600,493,881</w:t>
            </w:r>
          </w:p>
        </w:tc>
      </w:tr>
      <w:tr w:rsidR="007870E2" w:rsidRPr="0037508D" w14:paraId="3092A606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3DE9B7F6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6"/>
              </w:rPr>
              <w:t>人事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433055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A2102A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52C23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3F1C99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CE96D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7CB34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FF6A59A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43BD3B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3529D5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7870E2" w:rsidRPr="0037508D" w14:paraId="27F0D17E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04F7FF43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5"/>
              </w:rPr>
              <w:t>業務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90860F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7CC35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5EB1C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D6081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7011F3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17580C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799A0BF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BB897CE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A47A3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7870E2" w:rsidRPr="0037508D" w14:paraId="5E146EA4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5CA195E1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B24CC0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7244"/>
              </w:rPr>
              <w:t>設備及投</w:t>
            </w:r>
            <w:r w:rsidRPr="00B24CC0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4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FFC10A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16,211,776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9D707B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81,642,181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F0DBFA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100,223,956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C33CF9F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1,374,523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AB103BF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138,270,939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E968F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10,453,426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6C968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12,107,380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CD6DDB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440,919,841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043290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483,353,693</w:t>
            </w:r>
          </w:p>
        </w:tc>
      </w:tr>
      <w:tr w:rsidR="007870E2" w:rsidRPr="0037508D" w14:paraId="33DECC39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50E5697C" w14:textId="77777777" w:rsidR="007870E2" w:rsidRPr="0037508D" w:rsidRDefault="007870E2" w:rsidP="00F97163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B24CC0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243"/>
              </w:rPr>
              <w:t>獎補助</w:t>
            </w:r>
            <w:r w:rsidRPr="00B24CC0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0CA712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64,870,310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721C07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596,075,155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0AA251E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5EAAF1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D0BE7C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213,593,193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287A35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E510F4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5,100,600,000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C84858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1,520,000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8C1A6E" w14:textId="77777777" w:rsidR="007870E2" w:rsidRPr="00B24CC0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24CC0">
              <w:rPr>
                <w:rFonts w:ascii="新細明體" w:hAnsi="新細明體"/>
                <w:noProof/>
                <w:w w:val="100"/>
                <w:kern w:val="0"/>
                <w:sz w:val="20"/>
              </w:rPr>
              <w:t>117,140,188</w:t>
            </w:r>
          </w:p>
        </w:tc>
      </w:tr>
    </w:tbl>
    <w:p w14:paraId="054D6D85" w14:textId="77777777" w:rsidR="007870E2" w:rsidRDefault="007870E2" w:rsidP="007870E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7E461125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A865D5" w14:paraId="05737DE9" w14:textId="77777777" w:rsidTr="00056B3B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10CB113" w14:textId="77777777" w:rsidR="007870E2" w:rsidRPr="00A865D5" w:rsidRDefault="007870E2" w:rsidP="003F363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EF210D3" w14:textId="77777777" w:rsidR="007870E2" w:rsidRPr="00A865D5" w:rsidRDefault="007870E2" w:rsidP="003F363A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F670E12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77C5035" w14:textId="00307E39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交通局主管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22D30BB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71DEE20" w14:textId="0F93BFAE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海洋局主管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B3C19C9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245188B" w14:textId="0AB34A75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都市發展局主管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083C12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FCB5AF2" w14:textId="6BB5FF18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法制局主管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E2C88D2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76CD692" w14:textId="16F55E3A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觀光局主管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B372D4F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570852A" w14:textId="6D89D181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水利局主管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D822541" w14:textId="77777777" w:rsidR="006B3280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8B18C33" w14:textId="6ED21BD1" w:rsidR="007870E2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毒品防制局主管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13B6C84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E5C689B" w14:textId="54DBD9B2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運動發展局主管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2AC8757" w14:textId="77777777" w:rsidR="006B3280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A25C140" w14:textId="2FBEB82E" w:rsidR="007870E2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青年局主管</w:t>
            </w:r>
          </w:p>
        </w:tc>
      </w:tr>
      <w:tr w:rsidR="007870E2" w:rsidRPr="00A17229" w14:paraId="4FB08AF5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3AB1F5F6" w14:textId="77777777" w:rsidR="007870E2" w:rsidRPr="00A17229" w:rsidRDefault="007870E2" w:rsidP="00056B3B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A17229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35BF8C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2,789,089,921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024E4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1,047,255,625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80D8C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320,102,257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08F082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70,851,275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FF774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1,027,596,756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8FC6A4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7,797,773,095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C4785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151,488,616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44977A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1,279,207,255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7EFCAF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158,087,935</w:t>
            </w:r>
          </w:p>
        </w:tc>
      </w:tr>
      <w:tr w:rsidR="007870E2" w:rsidRPr="00A17229" w14:paraId="24987443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2CFBA7C" w14:textId="77777777" w:rsidR="007870E2" w:rsidRPr="00A17229" w:rsidRDefault="007870E2" w:rsidP="00056B3B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A17229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320CF3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2,453,629,086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927A15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603,329,121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646E80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303,588,071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F008AD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69,085,760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89CF6D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851,830,688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E78F1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1,904,899,532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69675B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138,372,119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AEED8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500,451,627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DACA8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157,620,986</w:t>
            </w:r>
          </w:p>
        </w:tc>
      </w:tr>
      <w:tr w:rsidR="007870E2" w:rsidRPr="000751B1" w14:paraId="64C8E42F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07B0F24E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8"/>
              </w:rPr>
              <w:t>人事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4C4426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265,428,005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DF26EB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105,736,882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DE4D94A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193,885,586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70D68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56,665,050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E1FEFD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160,367,122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FFE79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307,461,896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64176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98,658,182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E2567C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137,595,731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1C8FE3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38,486,107</w:t>
            </w:r>
          </w:p>
        </w:tc>
      </w:tr>
      <w:tr w:rsidR="007870E2" w:rsidRPr="000751B1" w14:paraId="77EFC0D0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09E6CE6C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7"/>
              </w:rPr>
              <w:t>業務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89B58F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243,869,671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07353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137,762,124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91925D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29,333,414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A8DEA3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5,374,593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71FFC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679,139,672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6EA38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1,358,282,318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834B66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38,469,399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1F0897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172,450,958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D61BA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54,047,215</w:t>
            </w:r>
          </w:p>
        </w:tc>
      </w:tr>
      <w:tr w:rsidR="007870E2" w:rsidRPr="000751B1" w14:paraId="4CE76F81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3C4E22D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6C417E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686"/>
              </w:rPr>
              <w:t>獎補助</w:t>
            </w:r>
            <w:r w:rsidRPr="006C417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68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25A080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1,944,331,410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8B4BA2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359,830,115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E14684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80,369,071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5B066E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7,046,117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12609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12,323,894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101DEE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239,155,318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458F93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1,244,538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5DB74F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190,404,938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4DFCC8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65,087,664</w:t>
            </w:r>
          </w:p>
        </w:tc>
      </w:tr>
      <w:tr w:rsidR="007870E2" w:rsidRPr="000751B1" w14:paraId="79CCD3B9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65AD8273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5"/>
              </w:rPr>
              <w:t>債務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7266C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DD6A1B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3C8624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F30858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A93D5B6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7A745F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CF1E6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CE309C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2B8652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7870E2" w:rsidRPr="00A17229" w14:paraId="5384409C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1E35B8A" w14:textId="77777777" w:rsidR="007870E2" w:rsidRPr="00A17229" w:rsidRDefault="007870E2" w:rsidP="00056B3B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A17229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3B965F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335,460,835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04A12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443,926,504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A79C4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16,514,186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2234EA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1,765,515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54E3E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175,766,068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B7E82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5,892,873,563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52658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13,116,497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0DD6D0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778,755,628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F6E38D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466,949</w:t>
            </w:r>
          </w:p>
        </w:tc>
      </w:tr>
      <w:tr w:rsidR="007870E2" w:rsidRPr="000751B1" w14:paraId="62E09A01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13AF76D8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4"/>
              </w:rPr>
              <w:t>人事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6EEB9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51301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AE9E3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F8CF9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3FC5DE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96A77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A38DEB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885CB8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59CB7E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7870E2" w:rsidRPr="000751B1" w14:paraId="438D4043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5D8114AB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3"/>
              </w:rPr>
              <w:t>業務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C02CB13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2356168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E6B3E3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8FF4E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B2981D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82366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E6CDBCE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391E4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4B6C7A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7870E2" w:rsidRPr="000751B1" w14:paraId="4257B9A3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1CE7302B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6C417E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4682"/>
              </w:rPr>
              <w:t>設備及投</w:t>
            </w:r>
            <w:r w:rsidRPr="006C417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682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C2FB5B0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335,460,835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5A197E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438,939,004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91010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11,764,186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9E0D53D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1,765,515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615662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175,766,068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E3BC38C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5,830,925,021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C99272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13,116,497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040F48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777,819,454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CB1E57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466,949</w:t>
            </w:r>
          </w:p>
        </w:tc>
      </w:tr>
      <w:tr w:rsidR="007870E2" w:rsidRPr="000751B1" w14:paraId="79FDE345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3A796760" w14:textId="77777777" w:rsidR="007870E2" w:rsidRPr="000751B1" w:rsidRDefault="007870E2" w:rsidP="00056B3B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6C417E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681"/>
              </w:rPr>
              <w:t>獎補助</w:t>
            </w:r>
            <w:r w:rsidRPr="006C417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68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E7F9A73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055200B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4,987,500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CBB1FE9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4,750,000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C40648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31F3CB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625B21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61,948,542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B4EFD84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60ACF6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/>
                <w:noProof/>
                <w:w w:val="100"/>
                <w:kern w:val="0"/>
                <w:sz w:val="20"/>
              </w:rPr>
              <w:t>936,174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7D82485" w14:textId="77777777" w:rsidR="007870E2" w:rsidRPr="006C417E" w:rsidRDefault="007870E2" w:rsidP="003F363A">
            <w:pPr>
              <w:pStyle w:val="3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6C417E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</w:tbl>
    <w:p w14:paraId="1C04CFEB" w14:textId="77777777" w:rsidR="007870E2" w:rsidRDefault="007870E2" w:rsidP="007870E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5205289E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A865D5" w14:paraId="0783AC1C" w14:textId="77777777" w:rsidTr="00024255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AF41289" w14:textId="77777777" w:rsidR="007870E2" w:rsidRPr="00A865D5" w:rsidRDefault="007870E2" w:rsidP="00024255">
            <w:pPr>
              <w:spacing w:line="240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077E324" w14:textId="77777777" w:rsidR="007870E2" w:rsidRPr="00A865D5" w:rsidRDefault="007870E2" w:rsidP="00024255">
            <w:pPr>
              <w:spacing w:line="240" w:lineRule="atLeas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251BFF5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53DF8CA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57E2E9B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EC641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B986C33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17BD066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5F693CD" w14:textId="77777777" w:rsidR="007870E2" w:rsidRPr="00E55448" w:rsidRDefault="007870E2" w:rsidP="00024255">
            <w:pPr>
              <w:spacing w:line="240" w:lineRule="atLeas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F90E288" w14:textId="77777777" w:rsidR="007870E2" w:rsidRPr="008F26EA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44F768C" w14:textId="77777777" w:rsidR="007870E2" w:rsidRPr="008F26EA" w:rsidRDefault="007870E2" w:rsidP="00024255">
            <w:pPr>
              <w:spacing w:line="240" w:lineRule="atLeast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</w:tr>
      <w:tr w:rsidR="007870E2" w:rsidRPr="00031473" w14:paraId="57B4521D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616E5A14" w14:textId="77777777" w:rsidR="007870E2" w:rsidRPr="00031473" w:rsidRDefault="007870E2" w:rsidP="00024255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147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829C09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8,151,133,120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AA8FF40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162,056,922,325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552F5C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2,045,710,342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06D8F5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164,102,632,667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BDDE49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3056199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07E0493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D8234A6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72A9574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870E2" w:rsidRPr="00031473" w14:paraId="5C1514AB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3BBF0D9C" w14:textId="77777777" w:rsidR="007870E2" w:rsidRPr="00031473" w:rsidRDefault="007870E2" w:rsidP="00024255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147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79E2CE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7,205,061,216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FEB719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136,059,335,675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C3381D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519,210,762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F4C7817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136,578,546,437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A7F61A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D992514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7303DBE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0BD74D2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F376B1E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870E2" w:rsidRPr="000751B1" w14:paraId="56F0809E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2FC6DBDC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B745F4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32"/>
              </w:rPr>
              <w:t>人事</w:t>
            </w:r>
            <w:r w:rsidRPr="00B745F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3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ED446F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5,255,153,320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675B65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32,510,233,930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2A224F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5,221,059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730AD7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32,515,454,989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73A149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CFF5CCA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B97812E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E43ACB4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5458448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870E2" w:rsidRPr="000751B1" w14:paraId="7D4DAD37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63830BA8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B745F4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31"/>
              </w:rPr>
              <w:t>業務</w:t>
            </w:r>
            <w:r w:rsidRPr="00B745F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3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631934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411,967,668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CAAC52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11,739,518,564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4183C1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388,887,278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686545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12,128,405,842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01DFF5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5F99652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30872E0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62BBFDD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76C3583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870E2" w:rsidRPr="000751B1" w14:paraId="5D91EA51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27FB13E3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B745F4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430"/>
              </w:rPr>
              <w:t>獎補助</w:t>
            </w:r>
            <w:r w:rsidRPr="00B745F4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43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36BD82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1,537,940,228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112075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89,143,638,035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17087C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125,102,425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AD710A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89,268,740,460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D64701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66EB7F2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0939CCC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9F32ECD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1574F82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870E2" w:rsidRPr="000751B1" w14:paraId="533BECD1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41D71931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B745F4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29"/>
              </w:rPr>
              <w:t>債務</w:t>
            </w:r>
            <w:r w:rsidRPr="00B745F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2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EE38A0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FF4B70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2,665,945,146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0FDBE2A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17506C2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2,665,945,146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910E7A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4E53B87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929A8C0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E3B8738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CBF5565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870E2" w:rsidRPr="00031473" w14:paraId="1B1075AF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3CF8E1C5" w14:textId="77777777" w:rsidR="007870E2" w:rsidRPr="00031473" w:rsidRDefault="007870E2" w:rsidP="00024255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147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2FA2639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946,071,904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1992283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25,997,586,650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CDD235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1,526,499,580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061432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b/>
                <w:noProof/>
                <w:w w:val="100"/>
                <w:kern w:val="0"/>
                <w:sz w:val="20"/>
              </w:rPr>
              <w:t>27,524,086,230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5418CF1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EC8DE07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AFAA2A2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C3E16DC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4FFF96B" w14:textId="77777777" w:rsidR="007870E2" w:rsidRPr="00031473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870E2" w:rsidRPr="000751B1" w14:paraId="26E0B77E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617F7F22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B745F4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28"/>
              </w:rPr>
              <w:t>人事</w:t>
            </w:r>
            <w:r w:rsidRPr="00B745F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2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3D1CE8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8ADD28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52F82A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071250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56639A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537CAEF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8711150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4B1DF6A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6D4A593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870E2" w:rsidRPr="000751B1" w14:paraId="22904A0D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shd w:val="clear" w:color="auto" w:fill="auto"/>
            <w:vAlign w:val="center"/>
          </w:tcPr>
          <w:p w14:paraId="15EC345E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B745F4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27"/>
              </w:rPr>
              <w:t>業務</w:t>
            </w:r>
            <w:r w:rsidRPr="00B745F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2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A1BA97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7FEE6C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EA8E95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6CD2CE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DFF929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B6668F2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2D4D798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A5FA73B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29F4113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870E2" w:rsidRPr="000751B1" w14:paraId="43A02F71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tcBorders>
              <w:bottom w:val="nil"/>
            </w:tcBorders>
            <w:shd w:val="clear" w:color="auto" w:fill="auto"/>
            <w:vAlign w:val="center"/>
          </w:tcPr>
          <w:p w14:paraId="14758787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B745F4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4176"/>
              </w:rPr>
              <w:t>設備及投</w:t>
            </w:r>
            <w:r w:rsidRPr="00B745F4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176"/>
              </w:rPr>
              <w:t>資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7BDCFF5C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825,926,327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683D6AE6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15,377,096,782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173AEAC6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1,142,048,473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4A4D7303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16,519,145,255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18422610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3CBB03D6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6D8F0247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22576052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0D16ED74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870E2" w:rsidRPr="000751B1" w14:paraId="018EB678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8D3A5" w14:textId="77777777" w:rsidR="007870E2" w:rsidRPr="000751B1" w:rsidRDefault="007870E2" w:rsidP="00024255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B745F4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175"/>
              </w:rPr>
              <w:t>獎補助</w:t>
            </w:r>
            <w:r w:rsidRPr="00B745F4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175"/>
              </w:rPr>
              <w:t>費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C59BA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120,145,577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B06EB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10,620,489,868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530C1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384,451,107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C0541" w14:textId="77777777" w:rsidR="007870E2" w:rsidRPr="00B745F4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w w:val="100"/>
                <w:kern w:val="0"/>
                <w:sz w:val="20"/>
              </w:rPr>
            </w:pPr>
            <w:r w:rsidRPr="00B745F4">
              <w:rPr>
                <w:rFonts w:ascii="新細明體" w:hAnsi="新細明體"/>
                <w:noProof/>
                <w:w w:val="100"/>
                <w:kern w:val="0"/>
                <w:sz w:val="20"/>
              </w:rPr>
              <w:t>11,004,940,975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23760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33086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94592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EB10D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B36B5" w14:textId="77777777" w:rsidR="007870E2" w:rsidRPr="001B5022" w:rsidRDefault="007870E2" w:rsidP="00024255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14:paraId="5AFABEAF" w14:textId="77777777" w:rsidR="007870E2" w:rsidRDefault="007870E2" w:rsidP="007870E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sectPr w:rsidR="007870E2" w:rsidSect="005012B4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2E98B" w14:textId="77777777" w:rsidR="007870E2" w:rsidRDefault="007870E2" w:rsidP="009E17D4">
      <w:r>
        <w:separator/>
      </w:r>
    </w:p>
  </w:endnote>
  <w:endnote w:type="continuationSeparator" w:id="0">
    <w:p w14:paraId="072DF6EE" w14:textId="77777777" w:rsidR="007870E2" w:rsidRDefault="007870E2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535772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CAADD14" w14:textId="41764AA4" w:rsidR="006B3280" w:rsidRPr="006B3280" w:rsidRDefault="006B3280" w:rsidP="006B3280">
        <w:pPr>
          <w:pStyle w:val="a6"/>
          <w:ind w:right="240" w:firstLine="200"/>
          <w:jc w:val="center"/>
          <w:rPr>
            <w:rFonts w:ascii="標楷體" w:eastAsia="標楷體" w:hAnsi="標楷體"/>
          </w:rPr>
        </w:pPr>
        <w:r w:rsidRPr="00B42950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/>
          </w:rPr>
          <w:t>8</w:t>
        </w:r>
        <w:r w:rsidRPr="00B42950">
          <w:rPr>
            <w:rFonts w:ascii="標楷體" w:eastAsia="標楷體" w:hAnsi="標楷體" w:hint="eastAsia"/>
          </w:rPr>
          <w:t>-</w:t>
        </w:r>
        <w:r w:rsidRPr="00B42950">
          <w:rPr>
            <w:rFonts w:ascii="標楷體" w:eastAsia="標楷體" w:hAnsi="標楷體"/>
          </w:rPr>
          <w:fldChar w:fldCharType="begin"/>
        </w:r>
        <w:r w:rsidRPr="00B42950">
          <w:rPr>
            <w:rFonts w:ascii="標楷體" w:eastAsia="標楷體" w:hAnsi="標楷體"/>
          </w:rPr>
          <w:instrText>PAGE   \* MERGEFORMAT</w:instrText>
        </w:r>
        <w:r w:rsidRPr="00B429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B42950">
          <w:rPr>
            <w:rFonts w:ascii="標楷體" w:eastAsia="標楷體" w:hAnsi="標楷體"/>
          </w:rPr>
          <w:fldChar w:fldCharType="end"/>
        </w:r>
        <w:r w:rsidRPr="00B42950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62722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F7EE0F8" w14:textId="261E29AD" w:rsidR="00B42950" w:rsidRPr="00B42950" w:rsidRDefault="00B42950" w:rsidP="00B42950">
        <w:pPr>
          <w:pStyle w:val="a6"/>
          <w:ind w:right="240" w:firstLine="200"/>
          <w:jc w:val="center"/>
          <w:rPr>
            <w:rFonts w:ascii="標楷體" w:eastAsia="標楷體" w:hAnsi="標楷體"/>
          </w:rPr>
        </w:pPr>
        <w:r w:rsidRPr="00B42950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/>
          </w:rPr>
          <w:t>8</w:t>
        </w:r>
        <w:r w:rsidRPr="00B42950">
          <w:rPr>
            <w:rFonts w:ascii="標楷體" w:eastAsia="標楷體" w:hAnsi="標楷體" w:hint="eastAsia"/>
          </w:rPr>
          <w:t>-</w:t>
        </w:r>
        <w:r w:rsidRPr="00B42950">
          <w:rPr>
            <w:rFonts w:ascii="標楷體" w:eastAsia="標楷體" w:hAnsi="標楷體"/>
          </w:rPr>
          <w:fldChar w:fldCharType="begin"/>
        </w:r>
        <w:r w:rsidRPr="00B42950">
          <w:rPr>
            <w:rFonts w:ascii="標楷體" w:eastAsia="標楷體" w:hAnsi="標楷體"/>
          </w:rPr>
          <w:instrText>PAGE   \* MERGEFORMAT</w:instrText>
        </w:r>
        <w:r w:rsidRPr="00B42950">
          <w:rPr>
            <w:rFonts w:ascii="標楷體" w:eastAsia="標楷體" w:hAnsi="標楷體"/>
          </w:rPr>
          <w:fldChar w:fldCharType="separate"/>
        </w:r>
        <w:r w:rsidRPr="00B42950">
          <w:rPr>
            <w:rFonts w:ascii="標楷體" w:eastAsia="標楷體" w:hAnsi="標楷體"/>
          </w:rPr>
          <w:t>1</w:t>
        </w:r>
        <w:r w:rsidRPr="00B42950">
          <w:rPr>
            <w:rFonts w:ascii="標楷體" w:eastAsia="標楷體" w:hAnsi="標楷體"/>
          </w:rPr>
          <w:fldChar w:fldCharType="end"/>
        </w:r>
        <w:r w:rsidRPr="00B42950">
          <w:rPr>
            <w:rFonts w:ascii="標楷體" w:eastAsia="標楷體" w:hAnsi="標楷體" w:hint="eastAsia"/>
          </w:rPr>
          <w:t>頁</w:t>
        </w:r>
      </w:p>
    </w:sdtContent>
  </w:sdt>
  <w:p w14:paraId="06AF70E0" w14:textId="77777777" w:rsidR="00B42950" w:rsidRDefault="00B429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2501" w14:textId="77777777" w:rsidR="007870E2" w:rsidRDefault="007870E2" w:rsidP="009E17D4">
      <w:r>
        <w:separator/>
      </w:r>
    </w:p>
  </w:footnote>
  <w:footnote w:type="continuationSeparator" w:id="0">
    <w:p w14:paraId="3550940B" w14:textId="77777777" w:rsidR="007870E2" w:rsidRDefault="007870E2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A645" w14:textId="2140EC71" w:rsidR="00A032FC" w:rsidRPr="00E122CC" w:rsidRDefault="00EB3168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9A7FB9" w:rsidRPr="009A7FB9">
      <w:rPr>
        <w:rFonts w:hAnsi="標楷體"/>
        <w:b/>
        <w:spacing w:val="60"/>
        <w:w w:val="100"/>
        <w:sz w:val="32"/>
        <w:szCs w:val="32"/>
        <w:u w:val="single"/>
      </w:rPr>
      <w:t>113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9A7FB9" w:rsidRPr="009A7FB9">
      <w:rPr>
        <w:rFonts w:hAnsi="標楷體"/>
        <w:b/>
        <w:spacing w:val="60"/>
        <w:w w:val="100"/>
        <w:sz w:val="32"/>
        <w:szCs w:val="32"/>
        <w:u w:val="single"/>
      </w:rPr>
      <w:t>高雄市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  <w:p w14:paraId="0DB68D72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3B7D2" w14:textId="4D13DBDF" w:rsidR="00A032FC" w:rsidRPr="007C6F04" w:rsidRDefault="005012B4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A7FB9" w:rsidRPr="009A7FB9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9A7FB9" w:rsidRPr="009A7FB9">
      <w:rPr>
        <w:rFonts w:ascii="標楷體" w:eastAsia="標楷體" w:hAnsi="標楷體"/>
        <w:b/>
        <w:spacing w:val="60"/>
        <w:sz w:val="32"/>
        <w:szCs w:val="32"/>
        <w:u w:val="single"/>
      </w:rPr>
      <w:t>高雄市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0E2"/>
    <w:rsid w:val="00024255"/>
    <w:rsid w:val="00030A60"/>
    <w:rsid w:val="00056B3B"/>
    <w:rsid w:val="000751B1"/>
    <w:rsid w:val="000829BA"/>
    <w:rsid w:val="001B5022"/>
    <w:rsid w:val="001D72A9"/>
    <w:rsid w:val="0020018E"/>
    <w:rsid w:val="00283DED"/>
    <w:rsid w:val="002865ED"/>
    <w:rsid w:val="00335A84"/>
    <w:rsid w:val="0037508D"/>
    <w:rsid w:val="003A09D3"/>
    <w:rsid w:val="004120E8"/>
    <w:rsid w:val="004412ED"/>
    <w:rsid w:val="004733C9"/>
    <w:rsid w:val="004751E7"/>
    <w:rsid w:val="005012B4"/>
    <w:rsid w:val="00525DF8"/>
    <w:rsid w:val="00540446"/>
    <w:rsid w:val="0054334D"/>
    <w:rsid w:val="005A331C"/>
    <w:rsid w:val="0060537D"/>
    <w:rsid w:val="006B3280"/>
    <w:rsid w:val="006C0921"/>
    <w:rsid w:val="006C417E"/>
    <w:rsid w:val="007870E2"/>
    <w:rsid w:val="00793668"/>
    <w:rsid w:val="007B08FF"/>
    <w:rsid w:val="007C65B0"/>
    <w:rsid w:val="007C6F04"/>
    <w:rsid w:val="0081342A"/>
    <w:rsid w:val="00836B61"/>
    <w:rsid w:val="00844078"/>
    <w:rsid w:val="008723D8"/>
    <w:rsid w:val="008B5364"/>
    <w:rsid w:val="008D5355"/>
    <w:rsid w:val="008F26EA"/>
    <w:rsid w:val="009A0C4B"/>
    <w:rsid w:val="009A2FFB"/>
    <w:rsid w:val="009A7FB9"/>
    <w:rsid w:val="009D105B"/>
    <w:rsid w:val="009E17D4"/>
    <w:rsid w:val="00A032FC"/>
    <w:rsid w:val="00A35EAF"/>
    <w:rsid w:val="00A865D5"/>
    <w:rsid w:val="00AA186A"/>
    <w:rsid w:val="00B12FAD"/>
    <w:rsid w:val="00B24CC0"/>
    <w:rsid w:val="00B26CE0"/>
    <w:rsid w:val="00B42950"/>
    <w:rsid w:val="00B745F4"/>
    <w:rsid w:val="00BC18E5"/>
    <w:rsid w:val="00C34B64"/>
    <w:rsid w:val="00C57ABD"/>
    <w:rsid w:val="00C73DB7"/>
    <w:rsid w:val="00CA0994"/>
    <w:rsid w:val="00D479AB"/>
    <w:rsid w:val="00DD0E68"/>
    <w:rsid w:val="00DD2192"/>
    <w:rsid w:val="00DD78AC"/>
    <w:rsid w:val="00DF5FFF"/>
    <w:rsid w:val="00E122CC"/>
    <w:rsid w:val="00E55448"/>
    <w:rsid w:val="00EB3168"/>
    <w:rsid w:val="00F97163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038ADD"/>
  <w15:chartTrackingRefBased/>
  <w15:docId w15:val="{4BA30382-90F1-433B-BB20-06491DBE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nBE47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EnBE47各主管機關歲出用途別科目決算審定數綜計表.dot</Template>
  <TotalTime>45</TotalTime>
  <Pages>4</Pages>
  <Words>602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黃怡菁</dc:creator>
  <cp:keywords/>
  <cp:lastModifiedBy>黃怡菁</cp:lastModifiedBy>
  <cp:revision>27</cp:revision>
  <cp:lastPrinted>2025-06-03T02:38:00Z</cp:lastPrinted>
  <dcterms:created xsi:type="dcterms:W3CDTF">2025-06-02T07:32:00Z</dcterms:created>
  <dcterms:modified xsi:type="dcterms:W3CDTF">2025-06-03T02:59:00Z</dcterms:modified>
</cp:coreProperties>
</file>